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A7946" w14:textId="77777777" w:rsidR="003D6E20" w:rsidRDefault="003D6E20" w:rsidP="001071BD">
      <w:pPr>
        <w:tabs>
          <w:tab w:val="left" w:pos="993"/>
          <w:tab w:val="left" w:pos="1134"/>
        </w:tabs>
        <w:rPr>
          <w:rFonts w:cs="Arial"/>
        </w:rPr>
      </w:pPr>
    </w:p>
    <w:p w14:paraId="12CDD9AF" w14:textId="77777777" w:rsidR="00564216" w:rsidRDefault="00564216" w:rsidP="0056421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Številka: 4301-0092/2024</w:t>
      </w:r>
    </w:p>
    <w:p w14:paraId="7E24DB86" w14:textId="77777777" w:rsidR="00564216" w:rsidRDefault="00564216" w:rsidP="00564216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  <w:rFonts w:ascii="Arial" w:hAnsi="Arial" w:cs="Arial"/>
          <w:sz w:val="22"/>
          <w:szCs w:val="22"/>
        </w:rPr>
        <w:t>JN BR: 2024-429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3EC63D97" w14:textId="77777777" w:rsidR="00AA5521" w:rsidRPr="00BB4406" w:rsidRDefault="00AA5521" w:rsidP="00AA5521">
      <w:pPr>
        <w:jc w:val="center"/>
        <w:rPr>
          <w:rFonts w:cs="Arial"/>
          <w:b/>
        </w:rPr>
      </w:pPr>
      <w:r w:rsidRPr="00BB4406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  <w:bookmarkStart w:id="0" w:name="_GoBack"/>
      <w:bookmarkEnd w:id="0"/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64416F92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36AD09EB" w14:textId="0FAA7F40" w:rsidR="00027F8E" w:rsidRDefault="00027F8E" w:rsidP="00F35A6C">
      <w:pPr>
        <w:jc w:val="both"/>
        <w:rPr>
          <w:rFonts w:cs="Arial"/>
        </w:rPr>
      </w:pPr>
    </w:p>
    <w:p w14:paraId="2762541D" w14:textId="4AD568B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9C7CFD">
        <w:rPr>
          <w:rFonts w:cs="Arial"/>
        </w:rPr>
        <w:t xml:space="preserve">in v Uradnem listu EU,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37012A42" w:rsidR="00F35A6C" w:rsidRPr="008A2643" w:rsidRDefault="00F35A6C" w:rsidP="008A2643">
      <w:pPr>
        <w:jc w:val="both"/>
        <w:rPr>
          <w:rFonts w:cs="Arial"/>
          <w:u w:val="single"/>
        </w:rPr>
      </w:pPr>
      <w:r w:rsidRPr="43EC3F8A">
        <w:rPr>
          <w:rFonts w:cs="Arial"/>
        </w:rPr>
        <w:t xml:space="preserve">V </w:t>
      </w:r>
      <w:r w:rsidR="003604BB" w:rsidRPr="43EC3F8A">
        <w:rPr>
          <w:rFonts w:cs="Arial"/>
        </w:rPr>
        <w:t>__</w:t>
      </w:r>
      <w:r w:rsidR="0D57CF89" w:rsidRPr="43EC3F8A">
        <w:rPr>
          <w:rFonts w:cs="Arial"/>
        </w:rPr>
        <w:t xml:space="preserve">____________  </w:t>
      </w:r>
      <w:r w:rsidRPr="43EC3F8A">
        <w:rPr>
          <w:rFonts w:cs="Arial"/>
        </w:rPr>
        <w:t xml:space="preserve">, dne </w:t>
      </w:r>
      <w:r w:rsidR="48121615" w:rsidRPr="43EC3F8A">
        <w:rPr>
          <w:rFonts w:cs="Arial"/>
        </w:rPr>
        <w:t>_____________</w:t>
      </w:r>
      <w:r>
        <w:tab/>
      </w:r>
      <w: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287C7178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184F4E">
        <w:rPr>
          <w:rFonts w:cs="Arial"/>
        </w:rPr>
        <w:t xml:space="preserve">       </w:t>
      </w:r>
      <w:r w:rsidR="003604BB">
        <w:rPr>
          <w:rFonts w:cs="Arial"/>
        </w:rPr>
        <w:t>Podpis zakonitega zastopnika</w:t>
      </w:r>
      <w:r w:rsidR="0095401A">
        <w:rPr>
          <w:rFonts w:cs="Arial"/>
        </w:rPr>
        <w:t xml:space="preserve"> in žig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636BC57C" w14:textId="77777777" w:rsidR="00CD625D" w:rsidRDefault="00CD625D" w:rsidP="00E81DF5">
      <w:pPr>
        <w:jc w:val="both"/>
        <w:rPr>
          <w:rFonts w:cs="Arial"/>
          <w:i/>
        </w:rPr>
      </w:pPr>
    </w:p>
    <w:p w14:paraId="5AEDFD25" w14:textId="77777777" w:rsidR="00CD625D" w:rsidRDefault="00CD625D" w:rsidP="00E81DF5">
      <w:pPr>
        <w:jc w:val="both"/>
        <w:rPr>
          <w:rFonts w:cs="Arial"/>
          <w:i/>
        </w:rPr>
      </w:pPr>
    </w:p>
    <w:p w14:paraId="0DFF2582" w14:textId="77777777" w:rsidR="00CD625D" w:rsidRDefault="00CD625D" w:rsidP="00E81DF5">
      <w:pPr>
        <w:jc w:val="both"/>
        <w:rPr>
          <w:rFonts w:cs="Arial"/>
          <w:i/>
        </w:rPr>
      </w:pPr>
    </w:p>
    <w:p w14:paraId="18BF8984" w14:textId="0647DD3D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ponudbe.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60D7A1" w14:textId="77777777" w:rsidR="00065FD4" w:rsidRDefault="00065FD4">
      <w:r>
        <w:separator/>
      </w:r>
    </w:p>
  </w:endnote>
  <w:endnote w:type="continuationSeparator" w:id="0">
    <w:p w14:paraId="4412A69E" w14:textId="77777777" w:rsidR="00065FD4" w:rsidRDefault="00065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3B368C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39888BBF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9087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9087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8DFDC8" w14:textId="77777777" w:rsidR="00065FD4" w:rsidRDefault="00065FD4">
      <w:r>
        <w:separator/>
      </w:r>
    </w:p>
  </w:footnote>
  <w:footnote w:type="continuationSeparator" w:id="0">
    <w:p w14:paraId="64626D6D" w14:textId="77777777" w:rsidR="00065FD4" w:rsidRDefault="00065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C7CFD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03C1491A" w:rsidR="00C0552D" w:rsidRPr="009C7CFD" w:rsidRDefault="00847691" w:rsidP="00890871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A740F1"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9C7CF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C151095" w:rsidR="00C0552D" w:rsidRPr="009C7CFD" w:rsidRDefault="00144B8D" w:rsidP="00674C93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C7CFD">
            <w:rPr>
              <w:rFonts w:cs="Arial"/>
              <w:sz w:val="16"/>
              <w:szCs w:val="16"/>
            </w:rPr>
            <w:t xml:space="preserve">OBR </w:t>
          </w:r>
          <w:r w:rsidR="005564B9" w:rsidRPr="009C7CFD">
            <w:rPr>
              <w:rFonts w:cs="Arial"/>
              <w:sz w:val="16"/>
              <w:szCs w:val="16"/>
            </w:rPr>
            <w:t>–</w:t>
          </w:r>
          <w:r w:rsidRPr="009C7CFD">
            <w:rPr>
              <w:rFonts w:cs="Arial"/>
              <w:sz w:val="16"/>
              <w:szCs w:val="16"/>
            </w:rPr>
            <w:t xml:space="preserve"> </w:t>
          </w:r>
          <w:r w:rsidR="005564B9" w:rsidRPr="009C7CFD">
            <w:rPr>
              <w:rFonts w:cs="Arial"/>
              <w:sz w:val="16"/>
              <w:szCs w:val="16"/>
            </w:rPr>
            <w:t>2.0</w:t>
          </w:r>
          <w:r w:rsidR="00E81DF5" w:rsidRPr="009C7CFD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65FD4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84F4E"/>
    <w:rsid w:val="001A192F"/>
    <w:rsid w:val="001A7BD0"/>
    <w:rsid w:val="001D16E0"/>
    <w:rsid w:val="001D694D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6E20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6421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47691"/>
    <w:rsid w:val="0085305E"/>
    <w:rsid w:val="00853F3C"/>
    <w:rsid w:val="00882006"/>
    <w:rsid w:val="00886378"/>
    <w:rsid w:val="00890871"/>
    <w:rsid w:val="00895F3B"/>
    <w:rsid w:val="008A0761"/>
    <w:rsid w:val="008A2643"/>
    <w:rsid w:val="008A2A3F"/>
    <w:rsid w:val="008A757F"/>
    <w:rsid w:val="008B25C9"/>
    <w:rsid w:val="008C2AC2"/>
    <w:rsid w:val="008D6DCE"/>
    <w:rsid w:val="008E64FA"/>
    <w:rsid w:val="008E7AB1"/>
    <w:rsid w:val="008F3E2F"/>
    <w:rsid w:val="009038B6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5401A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515E0"/>
    <w:rsid w:val="00A55B4C"/>
    <w:rsid w:val="00A565F0"/>
    <w:rsid w:val="00A57325"/>
    <w:rsid w:val="00A740F1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97934"/>
    <w:rsid w:val="00CA521F"/>
    <w:rsid w:val="00CB008E"/>
    <w:rsid w:val="00CB0D95"/>
    <w:rsid w:val="00CD61B2"/>
    <w:rsid w:val="00CD625D"/>
    <w:rsid w:val="00CD7808"/>
    <w:rsid w:val="00CF12FC"/>
    <w:rsid w:val="00D05C1E"/>
    <w:rsid w:val="00D06278"/>
    <w:rsid w:val="00D168E7"/>
    <w:rsid w:val="00D2343D"/>
    <w:rsid w:val="00D278D4"/>
    <w:rsid w:val="00D47195"/>
    <w:rsid w:val="00D50CB6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6A49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44BD5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0D57CF89"/>
    <w:rsid w:val="0FDCD83F"/>
    <w:rsid w:val="1787671C"/>
    <w:rsid w:val="19F976D5"/>
    <w:rsid w:val="284BF80A"/>
    <w:rsid w:val="4163CF73"/>
    <w:rsid w:val="43EC3F8A"/>
    <w:rsid w:val="4611DD8D"/>
    <w:rsid w:val="48121615"/>
    <w:rsid w:val="4E536832"/>
    <w:rsid w:val="60C240C6"/>
    <w:rsid w:val="6DEDAC71"/>
    <w:rsid w:val="703E0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  <w:style w:type="paragraph" w:customStyle="1" w:styleId="paragraph">
    <w:name w:val="paragraph"/>
    <w:basedOn w:val="Navaden"/>
    <w:rsid w:val="0056421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Privzetapisavaodstavka"/>
    <w:rsid w:val="005642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F15EC1-C299-4480-B390-47BB317272B4}">
  <ds:schemaRefs>
    <ds:schemaRef ds:uri="http://schemas.microsoft.com/office/2006/documentManagement/types"/>
    <ds:schemaRef ds:uri="http://purl.org/dc/elements/1.1/"/>
    <ds:schemaRef ds:uri="68c5f5d4-aadc-499c-975b-051170a396f7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openxmlformats.org/package/2006/metadata/core-properties"/>
    <ds:schemaRef ds:uri="6a4cc071-bd85-44c5-acc7-68a9b922d49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750D18D-1E9B-481D-BA77-5A23E431FE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07614C-CFD6-4B6D-9D59-D49F71B2C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</TotalTime>
  <Pages>1</Pages>
  <Words>107</Words>
  <Characters>925</Characters>
  <Application>Microsoft Office Word</Application>
  <DocSecurity>0</DocSecurity>
  <Lines>7</Lines>
  <Paragraphs>2</Paragraphs>
  <ScaleCrop>false</ScaleCrop>
  <Company>ZRSBR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10</cp:revision>
  <cp:lastPrinted>2016-06-20T06:30:00Z</cp:lastPrinted>
  <dcterms:created xsi:type="dcterms:W3CDTF">2023-08-07T09:25:00Z</dcterms:created>
  <dcterms:modified xsi:type="dcterms:W3CDTF">2024-12-17T07:54:00Z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